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46"/>
      </w:tblGrid>
      <w:tr w:rsidR="00C44B8B" w:rsidRPr="00AD3C21" w:rsidTr="006E516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E31895" w:rsidRDefault="00B454DD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54DD">
              <w:rPr>
                <w:b/>
                <w:sz w:val="26"/>
                <w:szCs w:val="26"/>
                <w:lang w:val="en-US"/>
              </w:rPr>
              <w:t>203A</w:t>
            </w:r>
            <w:r w:rsidR="00E31895">
              <w:rPr>
                <w:b/>
                <w:sz w:val="26"/>
                <w:szCs w:val="26"/>
              </w:rPr>
              <w:t>_059</w:t>
            </w:r>
          </w:p>
        </w:tc>
      </w:tr>
      <w:tr w:rsidR="00C44B8B" w:rsidTr="006E516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C72A6C" w:rsidRDefault="00A5780C" w:rsidP="006E516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72A6C">
              <w:rPr>
                <w:b/>
                <w:sz w:val="26"/>
                <w:szCs w:val="26"/>
                <w:lang w:val="en-US"/>
              </w:rPr>
              <w:t>2224455</w:t>
            </w:r>
            <w:bookmarkStart w:id="0" w:name="_GoBack"/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205BDD">
        <w:rPr>
          <w:b/>
          <w:sz w:val="26"/>
          <w:szCs w:val="26"/>
        </w:rPr>
        <w:t>(</w:t>
      </w:r>
      <w:r w:rsidR="00A5780C" w:rsidRPr="00C72A6C">
        <w:rPr>
          <w:b/>
          <w:sz w:val="26"/>
          <w:szCs w:val="26"/>
        </w:rPr>
        <w:t>Сталь арматурная 16-А-III</w:t>
      </w:r>
      <w:r w:rsidR="00205BDD">
        <w:rPr>
          <w:b/>
          <w:sz w:val="26"/>
          <w:szCs w:val="26"/>
        </w:rPr>
        <w:t>)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Лот № </w:t>
      </w:r>
      <w:r w:rsidR="00BD2843" w:rsidRPr="00205BDD">
        <w:rPr>
          <w:b/>
          <w:sz w:val="26"/>
          <w:szCs w:val="26"/>
          <w:u w:val="single"/>
        </w:rPr>
        <w:t>203</w:t>
      </w:r>
      <w:r w:rsidR="00620938" w:rsidRPr="00205BDD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BF528C" w:rsidRDefault="00BF528C" w:rsidP="00BF528C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BF528C" w:rsidRDefault="00BF528C" w:rsidP="00BF528C">
      <w:pPr>
        <w:ind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5781-82 «Сталь горячекатаная для армирования железобетонных конструкций. Технические условия».</w:t>
      </w:r>
    </w:p>
    <w:p w:rsidR="00BF528C" w:rsidRDefault="00BF528C" w:rsidP="00BF528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F528C" w:rsidRPr="00CB6078" w:rsidRDefault="00BF528C" w:rsidP="00BF52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BF528C" w:rsidRPr="00CB6078" w:rsidRDefault="00BF528C" w:rsidP="00BF528C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BF528C" w:rsidRPr="00CB6078" w:rsidRDefault="00BF528C" w:rsidP="00BF52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BF528C" w:rsidRPr="00CB6078" w:rsidRDefault="00BF528C" w:rsidP="00BF52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BF528C" w:rsidRPr="00CB6078" w:rsidRDefault="00BF528C" w:rsidP="00BF52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F528C" w:rsidRPr="00CB6078" w:rsidRDefault="00BF528C" w:rsidP="00BF52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BF528C" w:rsidRPr="00CB6078" w:rsidRDefault="00BF528C" w:rsidP="00BF52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F528C" w:rsidRPr="00CB6078" w:rsidRDefault="00BF528C" w:rsidP="00BF528C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F528C" w:rsidRPr="00CB6078" w:rsidRDefault="00BF528C" w:rsidP="00BF528C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BF528C" w:rsidRPr="00FF548D" w:rsidRDefault="00BF528C" w:rsidP="00BF528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363B7">
        <w:rPr>
          <w:sz w:val="24"/>
          <w:szCs w:val="24"/>
        </w:rPr>
        <w:t xml:space="preserve">ГОСТ </w:t>
      </w:r>
      <w:r>
        <w:rPr>
          <w:sz w:val="24"/>
          <w:szCs w:val="24"/>
        </w:rPr>
        <w:t>5781-82 «Сталь горячекатаная для армирования железобетонных конструкций. Технические условия»</w:t>
      </w:r>
      <w:r w:rsidRPr="00FF548D">
        <w:rPr>
          <w:sz w:val="24"/>
          <w:szCs w:val="24"/>
        </w:rPr>
        <w:t>;</w:t>
      </w:r>
    </w:p>
    <w:p w:rsidR="00BF528C" w:rsidRPr="00CB6078" w:rsidRDefault="00BF528C" w:rsidP="00BF528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BF528C" w:rsidRPr="00CB6078" w:rsidRDefault="00BF528C" w:rsidP="00BF52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BF528C" w:rsidRPr="00CB6078" w:rsidRDefault="00BF528C" w:rsidP="00BF528C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</w:t>
      </w:r>
      <w:r w:rsidRPr="00CB6078">
        <w:rPr>
          <w:sz w:val="24"/>
          <w:szCs w:val="24"/>
        </w:rPr>
        <w:lastRenderedPageBreak/>
        <w:t>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F528C" w:rsidRPr="00CB6078" w:rsidRDefault="00BF528C" w:rsidP="00BF528C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BF528C" w:rsidRPr="00CB6078" w:rsidRDefault="00BF528C" w:rsidP="00BF52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F528C" w:rsidRPr="00CB6078" w:rsidRDefault="00BF528C" w:rsidP="00BF52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BF528C" w:rsidRPr="00CB6078" w:rsidRDefault="00BF528C" w:rsidP="00BF528C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BF528C" w:rsidRDefault="00BF528C" w:rsidP="00BF528C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BF528C" w:rsidRPr="00CB6078" w:rsidRDefault="00BF528C" w:rsidP="00BF52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F528C" w:rsidRPr="00CB6078" w:rsidRDefault="00BF528C" w:rsidP="00BF52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BF528C" w:rsidRDefault="00BF528C" w:rsidP="00BF52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BF528C" w:rsidRPr="00CB6078" w:rsidRDefault="00BF528C" w:rsidP="00BF52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F528C" w:rsidRPr="00CB6078" w:rsidRDefault="00BF528C" w:rsidP="00BF52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F528C" w:rsidRDefault="00BF528C" w:rsidP="00BF52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BF528C" w:rsidRPr="00CB6078" w:rsidRDefault="00BF528C" w:rsidP="00BF52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F528C" w:rsidRPr="00CB6078" w:rsidRDefault="00BF528C" w:rsidP="00BF52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F528C" w:rsidRDefault="00BF528C" w:rsidP="00BF52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BF528C" w:rsidRPr="00CB6078" w:rsidRDefault="00BF528C" w:rsidP="00BF52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F528C" w:rsidRPr="00CB6078" w:rsidRDefault="00BF528C" w:rsidP="00BF52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BF528C" w:rsidRPr="00CB6078" w:rsidRDefault="00BF528C" w:rsidP="00BF52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BF528C" w:rsidRPr="00CB6078" w:rsidRDefault="00BF528C" w:rsidP="00BF52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F528C" w:rsidRPr="00CB6078" w:rsidRDefault="00BF528C" w:rsidP="00BF528C">
      <w:pPr>
        <w:rPr>
          <w:sz w:val="26"/>
          <w:szCs w:val="26"/>
        </w:rPr>
      </w:pPr>
    </w:p>
    <w:p w:rsidR="00BF528C" w:rsidRPr="00CB6078" w:rsidRDefault="00BF528C" w:rsidP="00BF528C">
      <w:pPr>
        <w:rPr>
          <w:sz w:val="26"/>
          <w:szCs w:val="26"/>
        </w:rPr>
      </w:pPr>
    </w:p>
    <w:p w:rsidR="00BF528C" w:rsidRPr="00CB6078" w:rsidRDefault="00BF528C" w:rsidP="00BF528C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BF528C" w:rsidRPr="00CB6078" w:rsidRDefault="00BF528C" w:rsidP="00BF528C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BF528C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7AB" w:rsidRDefault="00A867AB">
      <w:r>
        <w:separator/>
      </w:r>
    </w:p>
  </w:endnote>
  <w:endnote w:type="continuationSeparator" w:id="0">
    <w:p w:rsidR="00A867AB" w:rsidRDefault="00A86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7AB" w:rsidRDefault="00A867AB">
      <w:r>
        <w:separator/>
      </w:r>
    </w:p>
  </w:footnote>
  <w:footnote w:type="continuationSeparator" w:id="0">
    <w:p w:rsidR="00A867AB" w:rsidRDefault="00A86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9116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80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105"/>
    <w:rsid w:val="001F78FD"/>
    <w:rsid w:val="001F7A2A"/>
    <w:rsid w:val="002037CA"/>
    <w:rsid w:val="00205BDD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167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265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233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91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168"/>
    <w:rsid w:val="006E56BF"/>
    <w:rsid w:val="006E64BE"/>
    <w:rsid w:val="006E6A76"/>
    <w:rsid w:val="006E7183"/>
    <w:rsid w:val="006F29C7"/>
    <w:rsid w:val="006F2FF5"/>
    <w:rsid w:val="006F35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6AB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59CF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8C6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4AD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80C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7AB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7B9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4DD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528C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D47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A6C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57D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80D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1895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1AE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CFC1687-00EC-44EF-B96A-49D458DD6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6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83584-BFF2-4FA4-A165-02BAB529631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4729DF1-A05E-43E5-9950-BC4F6B1A5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CC0049-3E44-4534-AF83-2D9417B8D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CEB16-5C2D-4E5F-B3EB-4A20AC82E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20</TotalTime>
  <Pages>2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2020-05-28T10:27:00Z</dcterms:created>
  <dcterms:modified xsi:type="dcterms:W3CDTF">2020-05-28T10:47:00Z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